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9B997" w14:textId="77777777" w:rsidR="00124617" w:rsidRDefault="00124617" w:rsidP="004F4CA7">
      <w:pPr>
        <w:pStyle w:val="Naslov"/>
      </w:pPr>
    </w:p>
    <w:p w14:paraId="3F71B77D" w14:textId="77777777" w:rsidR="00124617" w:rsidRDefault="00124617" w:rsidP="00492E7C">
      <w:pPr>
        <w:spacing w:before="0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D45B06" w14:paraId="635F4F2A" w14:textId="77777777" w:rsidTr="00AE4FC8">
        <w:tc>
          <w:tcPr>
            <w:tcW w:w="889" w:type="dxa"/>
          </w:tcPr>
          <w:p w14:paraId="089903E4" w14:textId="1A97B887" w:rsidR="00D45B06" w:rsidRPr="00D45B06" w:rsidRDefault="00D45B06" w:rsidP="00D45B06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45B06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</w:tcPr>
          <w:p w14:paraId="7136EE42" w14:textId="07A753DE" w:rsidR="00D45B06" w:rsidRPr="00D45B06" w:rsidRDefault="00D45B06" w:rsidP="00D45B06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45B06">
              <w:rPr>
                <w:rFonts w:asciiTheme="minorHAnsi" w:hAnsiTheme="minorHAnsi" w:cstheme="minorHAnsi"/>
                <w:sz w:val="22"/>
                <w:szCs w:val="22"/>
              </w:rPr>
              <w:t>602-02/23-02/01</w:t>
            </w:r>
          </w:p>
        </w:tc>
      </w:tr>
      <w:tr w:rsidR="00D45B06" w14:paraId="5C95E0B1" w14:textId="77777777" w:rsidTr="00AE4FC8">
        <w:tc>
          <w:tcPr>
            <w:tcW w:w="889" w:type="dxa"/>
          </w:tcPr>
          <w:p w14:paraId="5A6CDB64" w14:textId="46E54D28" w:rsidR="00D45B06" w:rsidRPr="00D45B06" w:rsidRDefault="00D45B06" w:rsidP="00D45B0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45B06">
              <w:rPr>
                <w:rFonts w:asciiTheme="minorHAnsi" w:hAnsiTheme="minorHAnsi" w:cstheme="minorHAnsi"/>
                <w:sz w:val="22"/>
                <w:szCs w:val="22"/>
              </w:rPr>
              <w:t>URBROJ:</w:t>
            </w:r>
          </w:p>
        </w:tc>
        <w:tc>
          <w:tcPr>
            <w:tcW w:w="2429" w:type="dxa"/>
          </w:tcPr>
          <w:p w14:paraId="1D298311" w14:textId="78A39AEA" w:rsidR="00D45B06" w:rsidRPr="00D45B06" w:rsidRDefault="00D45B06" w:rsidP="00D45B0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45B06">
              <w:rPr>
                <w:rFonts w:asciiTheme="minorHAnsi" w:hAnsiTheme="minorHAnsi" w:cstheme="minorHAnsi"/>
                <w:sz w:val="22"/>
                <w:szCs w:val="22"/>
              </w:rPr>
              <w:t>2181-228-103/1-1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D5196" w14:paraId="2E63E01C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CD9C502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</w:p>
        </w:tc>
        <w:tc>
          <w:tcPr>
            <w:tcW w:w="2429" w:type="dxa"/>
            <w:vAlign w:val="center"/>
          </w:tcPr>
          <w:p w14:paraId="4967CE58" w14:textId="52FD4A49" w:rsidR="00ED5196" w:rsidRPr="000D6013" w:rsidRDefault="004F4CA7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 veljače, 2023.</w:t>
            </w:r>
          </w:p>
        </w:tc>
      </w:tr>
    </w:tbl>
    <w:p w14:paraId="4899595B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E05C0F7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77793757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C8937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DAD2C" w14:textId="218D8D39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sveučilišni studij: </w:t>
            </w:r>
            <w:r w:rsidR="00B44497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</w:tr>
      <w:tr w:rsidR="00294A5E" w:rsidRPr="00FC21C2" w14:paraId="246DD4B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4CF3F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7881F" w14:textId="7DD9A6D8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Splitu, Sveučilišni odjel zdravstvenih studija</w:t>
            </w:r>
          </w:p>
        </w:tc>
      </w:tr>
      <w:tr w:rsidR="00294A5E" w:rsidRPr="00FC21C2" w14:paraId="2813B870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877031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7C23E" w14:textId="77777777"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A5E" w:rsidRPr="00FC21C2" w14:paraId="7521183C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977A8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45EB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F26BDF" w14:textId="59948008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08EC16FF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ABA7EA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1558810" w14:textId="1E559BC2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518F4D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8F34D5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1D16EBC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AF42D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4B63D6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E5DCD0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0F8FDCD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36037CB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p w14:paraId="7264065D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885800" w:rsidRPr="001B2804" w14:paraId="4CC0A3DE" w14:textId="77777777" w:rsidTr="003D0B48">
        <w:tc>
          <w:tcPr>
            <w:tcW w:w="9060" w:type="dxa"/>
            <w:gridSpan w:val="2"/>
            <w:shd w:val="clear" w:color="auto" w:fill="CCECFF"/>
          </w:tcPr>
          <w:p w14:paraId="60237EB4" w14:textId="77777777" w:rsidR="00885800" w:rsidRPr="001B2804" w:rsidRDefault="00885800" w:rsidP="003D0B48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26755953"/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885800" w:rsidRPr="001B2804" w14:paraId="319BCE8C" w14:textId="77777777" w:rsidTr="003D0B48">
        <w:tc>
          <w:tcPr>
            <w:tcW w:w="8259" w:type="dxa"/>
          </w:tcPr>
          <w:p w14:paraId="155B6BBE" w14:textId="77777777" w:rsidR="00885800" w:rsidRPr="001B2804" w:rsidRDefault="00885800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 Pročelnika SOZS-a</w:t>
            </w:r>
          </w:p>
        </w:tc>
        <w:tc>
          <w:tcPr>
            <w:tcW w:w="801" w:type="dxa"/>
            <w:vAlign w:val="center"/>
          </w:tcPr>
          <w:p w14:paraId="6F4127AB" w14:textId="77777777" w:rsidR="00885800" w:rsidRDefault="009526FA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06379471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8580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885800" w:rsidRPr="001B2804" w14:paraId="68D858B8" w14:textId="77777777" w:rsidTr="003D0B48">
        <w:tc>
          <w:tcPr>
            <w:tcW w:w="8259" w:type="dxa"/>
          </w:tcPr>
          <w:p w14:paraId="414F9B6A" w14:textId="77777777" w:rsidR="00885800" w:rsidRPr="001B2804" w:rsidRDefault="00885800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01" w:type="dxa"/>
            <w:vAlign w:val="center"/>
          </w:tcPr>
          <w:p w14:paraId="260A0115" w14:textId="77777777" w:rsidR="00885800" w:rsidRPr="001B2804" w:rsidRDefault="009526FA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054417311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8580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885800" w:rsidRPr="001B2804" w14:paraId="1CA51FCF" w14:textId="77777777" w:rsidTr="003D0B48">
        <w:tc>
          <w:tcPr>
            <w:tcW w:w="8259" w:type="dxa"/>
          </w:tcPr>
          <w:p w14:paraId="4ED07FBB" w14:textId="6252AFCD" w:rsidR="00885800" w:rsidRDefault="00885800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Mišljenje Odbora za unapr</w:t>
            </w:r>
            <w:r w:rsidR="009526FA">
              <w:rPr>
                <w:rFonts w:ascii="Arial" w:hAnsi="Arial" w:cs="Arial"/>
                <w:sz w:val="20"/>
                <w:szCs w:val="20"/>
              </w:rPr>
              <w:t>j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eđenje kvalitete SOZS-a</w:t>
            </w:r>
          </w:p>
        </w:tc>
        <w:tc>
          <w:tcPr>
            <w:tcW w:w="801" w:type="dxa"/>
            <w:vAlign w:val="center"/>
          </w:tcPr>
          <w:p w14:paraId="2FC11090" w14:textId="77777777" w:rsidR="00885800" w:rsidRDefault="009526FA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783883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8580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885800" w:rsidRPr="001B2804" w14:paraId="5460083E" w14:textId="77777777" w:rsidTr="003D0B48">
        <w:tc>
          <w:tcPr>
            <w:tcW w:w="8259" w:type="dxa"/>
          </w:tcPr>
          <w:p w14:paraId="05C20438" w14:textId="77777777" w:rsidR="00885800" w:rsidRDefault="00885800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Dopusnica studijskog programa</w:t>
            </w:r>
          </w:p>
        </w:tc>
        <w:tc>
          <w:tcPr>
            <w:tcW w:w="801" w:type="dxa"/>
            <w:vAlign w:val="center"/>
          </w:tcPr>
          <w:p w14:paraId="7F289EC6" w14:textId="77777777" w:rsidR="00885800" w:rsidRDefault="009526FA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483269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8580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885800" w:rsidRPr="001B2804" w14:paraId="4F2B3564" w14:textId="77777777" w:rsidTr="003D0B48">
        <w:tc>
          <w:tcPr>
            <w:tcW w:w="8259" w:type="dxa"/>
          </w:tcPr>
          <w:p w14:paraId="0329052C" w14:textId="77777777" w:rsidR="00885800" w:rsidRPr="001B2804" w:rsidRDefault="00885800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01" w:type="dxa"/>
            <w:vAlign w:val="center"/>
          </w:tcPr>
          <w:p w14:paraId="57B829DF" w14:textId="77777777" w:rsidR="00885800" w:rsidRPr="001B2804" w:rsidRDefault="009526FA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702009675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8580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bookmarkEnd w:id="0"/>
    </w:tbl>
    <w:p w14:paraId="02550C29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DD840" w14:textId="77777777" w:rsidR="00BC5E58" w:rsidRDefault="00BC5E58">
      <w:r>
        <w:separator/>
      </w:r>
    </w:p>
  </w:endnote>
  <w:endnote w:type="continuationSeparator" w:id="0">
    <w:p w14:paraId="754E4EA4" w14:textId="77777777" w:rsidR="00BC5E58" w:rsidRDefault="00BC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14:paraId="6735BE9B" w14:textId="77777777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3DE2B3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B02B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0BA22B47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C0E69A" wp14:editId="355B96E9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630B79" w14:textId="30E2F362" w:rsidR="000A587A" w:rsidRPr="009B1C3F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34430D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5DBC0223" w14:textId="77777777" w:rsidR="0045008F" w:rsidRPr="000A587A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4F62D" w14:textId="77777777" w:rsidR="00BC5E58" w:rsidRDefault="00BC5E58">
      <w:r>
        <w:separator/>
      </w:r>
    </w:p>
  </w:footnote>
  <w:footnote w:type="continuationSeparator" w:id="0">
    <w:p w14:paraId="539C812E" w14:textId="77777777" w:rsidR="00BC5E58" w:rsidRDefault="00BC5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6D5A" w14:textId="77777777" w:rsidR="00ED5196" w:rsidRDefault="00ED5196" w:rsidP="00F94A5B">
    <w:pPr>
      <w:pStyle w:val="Zaglavlje"/>
      <w:spacing w:before="0"/>
    </w:pPr>
  </w:p>
  <w:p w14:paraId="7C2A0AE1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1C8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0233575" wp14:editId="31C6956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033ADC94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042CC1DB" w14:textId="77777777" w:rsidR="00ED5196" w:rsidRPr="003572E5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A5E90B2" wp14:editId="08E1D54F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6145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290F"/>
    <w:rsid w:val="00196054"/>
    <w:rsid w:val="001B2804"/>
    <w:rsid w:val="001B6633"/>
    <w:rsid w:val="001E4E9F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4430D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5008F"/>
    <w:rsid w:val="0047495E"/>
    <w:rsid w:val="00492E7C"/>
    <w:rsid w:val="0049572F"/>
    <w:rsid w:val="004A6E16"/>
    <w:rsid w:val="004C7CD0"/>
    <w:rsid w:val="004D0D72"/>
    <w:rsid w:val="004F4CA7"/>
    <w:rsid w:val="0050504C"/>
    <w:rsid w:val="00542C58"/>
    <w:rsid w:val="00557CCD"/>
    <w:rsid w:val="005A1CFE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70138"/>
    <w:rsid w:val="0077434A"/>
    <w:rsid w:val="00791BD2"/>
    <w:rsid w:val="00792087"/>
    <w:rsid w:val="007B2165"/>
    <w:rsid w:val="007E52D1"/>
    <w:rsid w:val="007F4396"/>
    <w:rsid w:val="00802628"/>
    <w:rsid w:val="00811D62"/>
    <w:rsid w:val="008179D8"/>
    <w:rsid w:val="00817A34"/>
    <w:rsid w:val="00841B63"/>
    <w:rsid w:val="00854A3F"/>
    <w:rsid w:val="00872A30"/>
    <w:rsid w:val="00885800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26FA"/>
    <w:rsid w:val="00955956"/>
    <w:rsid w:val="00973D93"/>
    <w:rsid w:val="009B71E3"/>
    <w:rsid w:val="009C0163"/>
    <w:rsid w:val="009D3472"/>
    <w:rsid w:val="009E0D20"/>
    <w:rsid w:val="00A06194"/>
    <w:rsid w:val="00A11BB8"/>
    <w:rsid w:val="00A13DA9"/>
    <w:rsid w:val="00A97516"/>
    <w:rsid w:val="00AB0DAF"/>
    <w:rsid w:val="00AC15F8"/>
    <w:rsid w:val="00B247C9"/>
    <w:rsid w:val="00B44497"/>
    <w:rsid w:val="00B543B7"/>
    <w:rsid w:val="00B75D7F"/>
    <w:rsid w:val="00B9014A"/>
    <w:rsid w:val="00B946E6"/>
    <w:rsid w:val="00B96863"/>
    <w:rsid w:val="00BB2608"/>
    <w:rsid w:val="00BC1483"/>
    <w:rsid w:val="00BC5E58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45B06"/>
    <w:rsid w:val="00D77D0B"/>
    <w:rsid w:val="00D87CE5"/>
    <w:rsid w:val="00D918D6"/>
    <w:rsid w:val="00DC515A"/>
    <w:rsid w:val="00DC6671"/>
    <w:rsid w:val="00DC7A39"/>
    <w:rsid w:val="00DD66F3"/>
    <w:rsid w:val="00DE65CA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AC6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8484d6"/>
    </o:shapedefaults>
    <o:shapelayout v:ext="edit">
      <o:idmap v:ext="edit" data="1"/>
    </o:shapelayout>
  </w:shapeDefaults>
  <w:decimalSymbol w:val=","/>
  <w:listSeparator w:val=";"/>
  <w14:docId w14:val="7C94DF1B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aslov">
    <w:name w:val="Title"/>
    <w:basedOn w:val="Normal"/>
    <w:next w:val="Normal"/>
    <w:link w:val="NaslovChar"/>
    <w:qFormat/>
    <w:rsid w:val="004F4CA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rsid w:val="004F4CA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7F5DC-3A45-4DBD-AB92-A785EC42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1</TotalTime>
  <Pages>1</Pages>
  <Words>109</Words>
  <Characters>877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985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Mario</cp:lastModifiedBy>
  <cp:revision>5</cp:revision>
  <cp:lastPrinted>2023-02-08T13:40:00Z</cp:lastPrinted>
  <dcterms:created xsi:type="dcterms:W3CDTF">2023-02-07T17:57:00Z</dcterms:created>
  <dcterms:modified xsi:type="dcterms:W3CDTF">2023-02-08T13:40:00Z</dcterms:modified>
</cp:coreProperties>
</file>